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C9816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7F037475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42979EFF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BB6518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2215FF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John Baker, junior(q.v.), brought a plaint of debt against him and John</w:t>
      </w:r>
    </w:p>
    <w:p w14:paraId="1BB2AE08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Brymmyng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Thaxted(q.v.).</w:t>
      </w:r>
    </w:p>
    <w:p w14:paraId="30CB2CF1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87F0B0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2999A7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F8967A" w14:textId="77777777" w:rsidR="00E6444B" w:rsidRDefault="00E6444B" w:rsidP="00E64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1636858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E8108" w14:textId="77777777" w:rsidR="00E6444B" w:rsidRDefault="00E6444B" w:rsidP="009139A6">
      <w:r>
        <w:separator/>
      </w:r>
    </w:p>
  </w:endnote>
  <w:endnote w:type="continuationSeparator" w:id="0">
    <w:p w14:paraId="1F057EAB" w14:textId="77777777" w:rsidR="00E6444B" w:rsidRDefault="00E644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31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11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B36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E3150" w14:textId="77777777" w:rsidR="00E6444B" w:rsidRDefault="00E6444B" w:rsidP="009139A6">
      <w:r>
        <w:separator/>
      </w:r>
    </w:p>
  </w:footnote>
  <w:footnote w:type="continuationSeparator" w:id="0">
    <w:p w14:paraId="38946A78" w14:textId="77777777" w:rsidR="00E6444B" w:rsidRDefault="00E644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A4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8E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9B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44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444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8FFB4"/>
  <w15:chartTrackingRefBased/>
  <w15:docId w15:val="{11504BC8-A243-456C-B7B1-EA9D51658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44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2022-08-09T08:27:00Z</dcterms:created>
  <dcterms:modified xsi:type="dcterms:W3CDTF">2022-08-09T08:28:00Z</dcterms:modified>
</cp:coreProperties>
</file>